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1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6 do umowy- Obowiązki informacyjne Wykonawcy.docx</dmsv2BaseFileName>
    <dmsv2BaseDisplayName xmlns="http://schemas.microsoft.com/sharepoint/v3">ZAŁACZNIK 6 do umowy- Obowiązki informacyjne Wykonawcy</dmsv2BaseDisplayName>
    <dmsv2SWPP2ObjectNumber xmlns="http://schemas.microsoft.com/sharepoint/v3">POST/DYS/OW/GZ/01459/2026                         </dmsv2SWPP2ObjectNumber>
    <dmsv2SWPP2SumMD5 xmlns="http://schemas.microsoft.com/sharepoint/v3">2b8d659880adb3ed50d8010e57334ccb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25030153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FJ3FSM7XJ42E-1195302456-8369</_dlc_DocId>
    <_dlc_DocIdUrl xmlns="a19cb1c7-c5c7-46d4-85ae-d83685407bba">
      <Url>https://swpp2.dms.gkpge.pl/sites/43/_layouts/15/DocIdRedir.aspx?ID=FJ3FSM7XJ42E-1195302456-8369</Url>
      <Description>FJ3FSM7XJ42E-1195302456-8369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8ABABD-54AF-40A7-8A38-CB7B42302CC1}"/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Kozyra Małgorzata [PGE S.A.]</cp:lastModifiedBy>
  <cp:revision>2</cp:revision>
  <cp:lastPrinted>2022-06-21T11:07:00Z</cp:lastPrinted>
  <dcterms:created xsi:type="dcterms:W3CDTF">2024-07-25T10:36:00Z</dcterms:created>
  <dcterms:modified xsi:type="dcterms:W3CDTF">2024-07-25T10:36:00Z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730e1770-5ea1-4beb-9b3e-fa2e5aff021a</vt:lpwstr>
  </property>
</Properties>
</file>